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81FCC" w14:textId="77777777" w:rsidR="001B5BB3" w:rsidRDefault="00045C97" w:rsidP="00045C97">
      <w:pPr>
        <w:pStyle w:val="Heading1"/>
      </w:pPr>
      <w:r>
        <w:t>ADMIN NOTES</w:t>
      </w:r>
    </w:p>
    <w:p w14:paraId="737881C4" w14:textId="77777777" w:rsidR="00045C97" w:rsidRDefault="00045C97" w:rsidP="00045C97">
      <w:r>
        <w:t>For Awarding Organisation Use Only</w:t>
      </w:r>
    </w:p>
    <w:tbl>
      <w:tblPr>
        <w:tblStyle w:val="TableGrid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530"/>
        <w:gridCol w:w="4484"/>
      </w:tblGrid>
      <w:tr w:rsidR="00045C97" w14:paraId="31C17406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1171FEE" w14:textId="77777777" w:rsidR="00045C97" w:rsidRDefault="00045C97" w:rsidP="00045C97">
            <w:pPr>
              <w:pStyle w:val="NoSpacing"/>
            </w:pPr>
            <w:r>
              <w:t>Log Number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1F30E4AD" w14:textId="2CFD798B" w:rsidR="00D3514B" w:rsidRPr="00D3514B" w:rsidRDefault="00D3514B" w:rsidP="00045C97">
            <w:pPr>
              <w:pStyle w:val="NoSpacing"/>
              <w:rPr>
                <w:rFonts w:cs="Arial"/>
              </w:rPr>
            </w:pPr>
            <w:r>
              <w:rPr>
                <w:rFonts w:cs="Arial"/>
              </w:rPr>
              <w:t>R70899A</w:t>
            </w:r>
          </w:p>
        </w:tc>
      </w:tr>
      <w:tr w:rsidR="00045C97" w14:paraId="290D1869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658CE657" w14:textId="77777777" w:rsidR="00045C97" w:rsidRDefault="00045C97" w:rsidP="00045C97">
            <w:pPr>
              <w:pStyle w:val="NoSpacing"/>
            </w:pPr>
            <w:r>
              <w:t>Qualification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696D817A" w14:textId="4B9D0A7C" w:rsidR="00045C97" w:rsidRDefault="00511B04" w:rsidP="00045C97">
            <w:pPr>
              <w:pStyle w:val="NoSpacing"/>
            </w:pPr>
            <w:r w:rsidRPr="00511B04">
              <w:t>Pearson Edexcel Level 1/Level 2 GCSE (9–1)</w:t>
            </w:r>
          </w:p>
        </w:tc>
      </w:tr>
      <w:tr w:rsidR="00045C97" w14:paraId="5D06D3E2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66E4DFB" w14:textId="77777777" w:rsidR="00045C97" w:rsidRDefault="00045C97" w:rsidP="00045C97">
            <w:pPr>
              <w:pStyle w:val="NoSpacing"/>
            </w:pPr>
            <w:r>
              <w:t>Subject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3302AF17" w14:textId="77777777" w:rsidR="00511B04" w:rsidRDefault="00511B04" w:rsidP="00511B04">
            <w:pPr>
              <w:pStyle w:val="NoSpacing"/>
            </w:pPr>
            <w:r>
              <w:t>Religious Studies A</w:t>
            </w:r>
          </w:p>
          <w:p w14:paraId="5C75460F" w14:textId="77777777" w:rsidR="00723760" w:rsidRDefault="00511B04" w:rsidP="00511B04">
            <w:pPr>
              <w:pStyle w:val="NoSpacing"/>
            </w:pPr>
            <w:r>
              <w:t>PAPER 4: Area of Study 4 – Textual Studies</w:t>
            </w:r>
          </w:p>
          <w:p w14:paraId="00B28E39" w14:textId="2EB12215" w:rsidR="00045C97" w:rsidRDefault="00066688" w:rsidP="00511B04">
            <w:pPr>
              <w:pStyle w:val="NoSpacing"/>
            </w:pPr>
            <w:r>
              <w:t>Option 4B – The Qur’an</w:t>
            </w:r>
          </w:p>
        </w:tc>
      </w:tr>
      <w:tr w:rsidR="00045C97" w14:paraId="0857A3ED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69FB6143" w14:textId="77777777" w:rsidR="00045C97" w:rsidRDefault="00045C97" w:rsidP="00045C97">
            <w:pPr>
              <w:pStyle w:val="NoSpacing"/>
            </w:pPr>
            <w:r>
              <w:t>Tier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6BCF3CAD" w14:textId="77777777" w:rsidR="00045C97" w:rsidRDefault="00045C97" w:rsidP="00045C97">
            <w:pPr>
              <w:pStyle w:val="NoSpacing"/>
            </w:pPr>
          </w:p>
        </w:tc>
      </w:tr>
      <w:tr w:rsidR="00045C97" w14:paraId="76631190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25385DF1" w14:textId="77777777" w:rsidR="00045C97" w:rsidRDefault="00045C97" w:rsidP="00045C97">
            <w:pPr>
              <w:pStyle w:val="NoSpacing"/>
            </w:pPr>
            <w:r>
              <w:t>Syllabus/Paper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7E78ABC8" w14:textId="773CCC71" w:rsidR="00045C97" w:rsidRDefault="00511B04" w:rsidP="00045C97">
            <w:pPr>
              <w:pStyle w:val="NoSpacing"/>
            </w:pPr>
            <w:r w:rsidRPr="00511B04">
              <w:t>1RA0/4B</w:t>
            </w:r>
          </w:p>
        </w:tc>
      </w:tr>
      <w:tr w:rsidR="00045C97" w14:paraId="64538BA0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51A5AF88" w14:textId="77777777" w:rsidR="00045C97" w:rsidRDefault="00045C97" w:rsidP="00045C97">
            <w:pPr>
              <w:pStyle w:val="NoSpacing"/>
            </w:pPr>
            <w:r>
              <w:t>Proof (Standard Paper)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5C4BD5BD" w14:textId="727C04CE" w:rsidR="00045C97" w:rsidRDefault="00511B04" w:rsidP="00045C97">
            <w:pPr>
              <w:pStyle w:val="NoSpacing"/>
            </w:pPr>
            <w:r>
              <w:t>2</w:t>
            </w:r>
          </w:p>
        </w:tc>
      </w:tr>
      <w:tr w:rsidR="00045C97" w14:paraId="60672A08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4205C67" w14:textId="77777777" w:rsidR="00045C97" w:rsidRDefault="00045C97" w:rsidP="00045C97">
            <w:pPr>
              <w:pStyle w:val="NoSpacing"/>
            </w:pPr>
            <w:r>
              <w:t>Modification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1885CF1C" w14:textId="51624AC2" w:rsidR="00045C97" w:rsidRDefault="00511B04" w:rsidP="00045C97">
            <w:pPr>
              <w:pStyle w:val="NoSpacing"/>
            </w:pPr>
            <w:r>
              <w:t>Interactive</w:t>
            </w:r>
          </w:p>
        </w:tc>
      </w:tr>
      <w:tr w:rsidR="00045C97" w14:paraId="596D15F5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0C44BF8" w14:textId="77777777" w:rsidR="00045C97" w:rsidRDefault="00045C97" w:rsidP="00045C97">
            <w:pPr>
              <w:pStyle w:val="NoSpacing"/>
            </w:pPr>
            <w:r>
              <w:t>Typesetter Initials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35A36BD8" w14:textId="4D0AEE3F" w:rsidR="00045C97" w:rsidRDefault="00511B04" w:rsidP="00045C97">
            <w:pPr>
              <w:pStyle w:val="NoSpacing"/>
            </w:pPr>
            <w:r>
              <w:t>DT</w:t>
            </w:r>
            <w:r w:rsidR="00066688">
              <w:t>/DM</w:t>
            </w:r>
          </w:p>
        </w:tc>
      </w:tr>
      <w:tr w:rsidR="00045C97" w14:paraId="7E43C47D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48F045B3" w14:textId="77777777" w:rsidR="00045C97" w:rsidRDefault="00045C97" w:rsidP="00045C97">
            <w:pPr>
              <w:pStyle w:val="NoSpacing"/>
            </w:pPr>
            <w:r>
              <w:t>Version (Modified)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44AEBADF" w14:textId="4A206840" w:rsidR="00045C97" w:rsidRDefault="00511B04" w:rsidP="00045C97">
            <w:pPr>
              <w:pStyle w:val="NoSpacing"/>
            </w:pPr>
            <w:r>
              <w:t>Version 1</w:t>
            </w:r>
          </w:p>
        </w:tc>
      </w:tr>
    </w:tbl>
    <w:p w14:paraId="08D5FA8E" w14:textId="77777777" w:rsidR="00045C97" w:rsidRDefault="00045C97" w:rsidP="00045C9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C16FDE" w14:paraId="4FC0B929" w14:textId="77777777" w:rsidTr="00C16FDE">
        <w:trPr>
          <w:trHeight w:val="1417"/>
        </w:trPr>
        <w:tc>
          <w:tcPr>
            <w:tcW w:w="9026" w:type="dxa"/>
          </w:tcPr>
          <w:p w14:paraId="13F9D8E7" w14:textId="584C40F5" w:rsidR="00C16FDE" w:rsidRDefault="00C16FDE" w:rsidP="00C16FDE">
            <w:pPr>
              <w:pStyle w:val="Heading1"/>
            </w:pPr>
            <w:r>
              <w:t>Question paper contains:</w:t>
            </w:r>
          </w:p>
          <w:p w14:paraId="0064CB74" w14:textId="64E4A2F4" w:rsidR="00511B04" w:rsidRPr="00511B04" w:rsidRDefault="00511B04" w:rsidP="00511B04">
            <w:r>
              <w:t>12 pages</w:t>
            </w:r>
          </w:p>
          <w:p w14:paraId="7302DC0C" w14:textId="77777777" w:rsidR="00C16FDE" w:rsidRDefault="00C16FDE" w:rsidP="00C16FDE">
            <w:pPr>
              <w:pStyle w:val="NoSpacing"/>
            </w:pPr>
          </w:p>
        </w:tc>
      </w:tr>
      <w:tr w:rsidR="00C16FDE" w14:paraId="5C7A41ED" w14:textId="77777777" w:rsidTr="00C16FDE">
        <w:trPr>
          <w:trHeight w:val="1417"/>
        </w:trPr>
        <w:tc>
          <w:tcPr>
            <w:tcW w:w="9026" w:type="dxa"/>
          </w:tcPr>
          <w:p w14:paraId="2F8C3D07" w14:textId="324C5125" w:rsidR="00C16FDE" w:rsidRDefault="00C16FDE" w:rsidP="00C16FDE">
            <w:pPr>
              <w:pStyle w:val="Heading1"/>
            </w:pPr>
            <w:r>
              <w:t>Each candidate should have:</w:t>
            </w:r>
          </w:p>
          <w:p w14:paraId="34D1BE80" w14:textId="27660669" w:rsidR="00511B04" w:rsidRDefault="00511B04" w:rsidP="00511B04">
            <w:r>
              <w:t>Question Paper</w:t>
            </w:r>
          </w:p>
          <w:p w14:paraId="1010BF7E" w14:textId="77777777" w:rsidR="00511B04" w:rsidRPr="00511B04" w:rsidRDefault="00511B04" w:rsidP="00511B04"/>
          <w:p w14:paraId="320DF4EF" w14:textId="77777777" w:rsidR="00C16FDE" w:rsidRDefault="00C16FDE" w:rsidP="00C16FDE">
            <w:pPr>
              <w:pStyle w:val="NoSpacing"/>
            </w:pPr>
          </w:p>
        </w:tc>
      </w:tr>
    </w:tbl>
    <w:p w14:paraId="593FF76A" w14:textId="77777777" w:rsidR="00C16FDE" w:rsidRPr="00045C97" w:rsidRDefault="00C16FDE" w:rsidP="00045C97"/>
    <w:sectPr w:rsidR="00C16FDE" w:rsidRPr="00045C97" w:rsidSect="00045C97">
      <w:headerReference w:type="default" r:id="rId7"/>
      <w:footerReference w:type="even" r:id="rId8"/>
      <w:pgSz w:w="11906" w:h="16838"/>
      <w:pgMar w:top="1276" w:right="1440" w:bottom="1559" w:left="1440" w:header="709" w:footer="1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93C97" w14:textId="77777777" w:rsidR="00511B04" w:rsidRDefault="00511B04" w:rsidP="00F1388D">
      <w:pPr>
        <w:spacing w:after="0" w:line="240" w:lineRule="auto"/>
      </w:pPr>
      <w:r>
        <w:separator/>
      </w:r>
    </w:p>
  </w:endnote>
  <w:endnote w:type="continuationSeparator" w:id="0">
    <w:p w14:paraId="0ABF13B6" w14:textId="77777777" w:rsidR="00511B04" w:rsidRDefault="00511B04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BC6D3" w14:textId="77777777" w:rsidR="00510B0C" w:rsidRDefault="00510B0C" w:rsidP="00510B0C">
    <w:pPr>
      <w:pStyle w:val="Footer"/>
      <w:tabs>
        <w:tab w:val="left" w:pos="751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380F1" w14:textId="77777777" w:rsidR="00511B04" w:rsidRDefault="00511B04" w:rsidP="00F1388D">
      <w:pPr>
        <w:spacing w:after="0" w:line="240" w:lineRule="auto"/>
      </w:pPr>
      <w:r>
        <w:separator/>
      </w:r>
    </w:p>
  </w:footnote>
  <w:footnote w:type="continuationSeparator" w:id="0">
    <w:p w14:paraId="0945E8C3" w14:textId="77777777" w:rsidR="00511B04" w:rsidRDefault="00511B04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FD186" w14:textId="77777777" w:rsidR="00106DE0" w:rsidRDefault="00C16FDE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59EE027D" wp14:editId="1AE26E7F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25AFFD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B04"/>
    <w:rsid w:val="00013597"/>
    <w:rsid w:val="00045C97"/>
    <w:rsid w:val="00066688"/>
    <w:rsid w:val="00094F5D"/>
    <w:rsid w:val="00106DE0"/>
    <w:rsid w:val="001940F2"/>
    <w:rsid w:val="001B5BB3"/>
    <w:rsid w:val="00211553"/>
    <w:rsid w:val="002B7799"/>
    <w:rsid w:val="0041558F"/>
    <w:rsid w:val="00422557"/>
    <w:rsid w:val="004251BA"/>
    <w:rsid w:val="00431114"/>
    <w:rsid w:val="00510B0C"/>
    <w:rsid w:val="00511B04"/>
    <w:rsid w:val="00556562"/>
    <w:rsid w:val="005A3CF3"/>
    <w:rsid w:val="006B76CA"/>
    <w:rsid w:val="00706236"/>
    <w:rsid w:val="00723760"/>
    <w:rsid w:val="00732106"/>
    <w:rsid w:val="00837F32"/>
    <w:rsid w:val="00840DD6"/>
    <w:rsid w:val="00896150"/>
    <w:rsid w:val="00910987"/>
    <w:rsid w:val="00975E5E"/>
    <w:rsid w:val="00AD2FE7"/>
    <w:rsid w:val="00B44A77"/>
    <w:rsid w:val="00C16FDE"/>
    <w:rsid w:val="00D3514B"/>
    <w:rsid w:val="00D63EB0"/>
    <w:rsid w:val="00DD71A3"/>
    <w:rsid w:val="00E3522E"/>
    <w:rsid w:val="00F1388D"/>
    <w:rsid w:val="00F270BC"/>
    <w:rsid w:val="00FD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98289"/>
  <w15:chartTrackingRefBased/>
  <w15:docId w15:val="{9CD7E4AF-6947-4D94-96C8-4C70C0D4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C97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C97"/>
    <w:pPr>
      <w:keepNext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45C97"/>
    <w:rPr>
      <w:rFonts w:ascii="Arial" w:eastAsiaTheme="majorEastAsia" w:hAnsi="Arial" w:cstheme="majorBidi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uiPriority w:val="59"/>
    <w:rsid w:val="00045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5C97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!Interactive%20Training\DarrylT\Admin%20Notes%20Templa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 Notes Template v2.dotx</Template>
  <TotalTime>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Darryl Tooley</dc:creator>
  <cp:keywords/>
  <cp:lastModifiedBy>Gill Draper</cp:lastModifiedBy>
  <cp:revision>4</cp:revision>
  <cp:lastPrinted>2016-08-18T08:12:00Z</cp:lastPrinted>
  <dcterms:created xsi:type="dcterms:W3CDTF">2022-02-25T08:41:00Z</dcterms:created>
  <dcterms:modified xsi:type="dcterms:W3CDTF">2022-04-28T13:18:00Z</dcterms:modified>
</cp:coreProperties>
</file>